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F0195B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0195B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F0195B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672C16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="00672C16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672C16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ระดับความสำเร็จของการดำเนินการแต่งตั้งกรรมการสภาสถาบันอุดมศึกษาเอกชน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672C16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672C16">
        <w:rPr>
          <w:rFonts w:ascii="TH SarabunPSK" w:hAnsi="TH SarabunPSK" w:cs="TH SarabunPSK"/>
          <w:b/>
          <w:bCs/>
          <w:color w:val="000000"/>
          <w:sz w:val="30"/>
          <w:szCs w:val="30"/>
        </w:rPr>
        <w:t>6.25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F0195B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672C16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229"/>
      </w:tblGrid>
      <w:tr w:rsidR="005374C4" w:rsidRPr="00932AC9" w:rsidTr="00672C16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672C16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672C1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672C16" w:rsidP="00672C1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ตรวจสอบความถูกต้อง สมบูรณ์ ครบถ้วนของเอกสารการเสนอแต่งตั้งกรรมการสภาสถาบันอุดมศึกษาเอกชน และเสนอผู้บังคับบัญชา (ผู้อำนวยการกลุ่ม) ทราบภายใน 1 วัน นับจากวันที่ได้รับเรื่อง หากเอกสารไม่ครบถ้วนสมบูรณ์ให้แจ้งกลับไปยังสถาบันอุดมศึกษาภายใน 5 วันทำการนับจากวันที่ได้รับเรื่อง</w:t>
            </w:r>
          </w:p>
        </w:tc>
      </w:tr>
      <w:tr w:rsidR="00376665" w:rsidRPr="00932AC9" w:rsidTr="00672C16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672C1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672C16" w:rsidP="00672C1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วิเคราะห์ ตรวจสอบคุณสมบัติของผู้ทงคุณวุฒิของสถาบันอุดมศึกษาแจ้งมาให้เป็นไปตามพระราชบัญญัติสถาบันอุดมศึกษาเอกชน พ.ศ. 2546 และแก้ไขเพี่มเติม (ฉบับที่ 2) พ.ศ. 2550 ที่กำหนดภายใน 2 วันทำการ</w:t>
            </w:r>
          </w:p>
        </w:tc>
      </w:tr>
      <w:tr w:rsidR="00376665" w:rsidRPr="00932AC9" w:rsidTr="00672C16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672C1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672C16" w:rsidP="00672C1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ัดทำคำสั่งแต่งตั้งกรรมการสภาสถาบันอุดมศึกษาเอกชนเสนอต่อเลขาธิการคณะกรรมการการอุดมศึกษาพิจารณาลงนามและเสนอต่อรัฐมนตรีว่าการกระทรวงศึกษาธิการพิจารณาลงนามในคำสั่ง</w:t>
            </w:r>
          </w:p>
        </w:tc>
      </w:tr>
      <w:tr w:rsidR="00376665" w:rsidRPr="00932AC9" w:rsidTr="00672C16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672C1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672C16" w:rsidP="00672C1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ดำเนินการติดตามการออกเลขที่คำสั่งจากกระทรวงศึกษาธิการ และดำเนินการบันทึกข้อมูลการแต่งตั้งกรรมการสภาสถาบันอุดมศึกษาเอกชนไว้ในระบบเพื่อสามารถตรวจค้นได้และสรุปเสนอผู้อำนวยการสำนักทราบทุกสิ้นปีงบประมาณ ภายในวันที่ 15 ตุลาคมของทุกปี</w:t>
            </w:r>
          </w:p>
        </w:tc>
      </w:tr>
      <w:tr w:rsidR="00376665" w:rsidRPr="00932AC9" w:rsidTr="00672C16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672C1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672C16" w:rsidP="00672C1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ทบทวน/ปรับปรุงคู่มือการให้บริการประชาชน เรื่องการเสนอขอแต่งตั้งกรรมการสภาสถาบันอุดมศึกษาเอกชน เสนอผู้อำนวยการสำนักให้ความเห็นชอบ เพื่อเผยแพร่เป็นเอกสารและเว็ปไซต์ของสำนักประสานและส่งเสริมกิจการอุดมศึกษา หรือสำนักงานคณะกรรมการการอุดมศึกษา</w:t>
            </w:r>
          </w:p>
        </w:tc>
      </w:tr>
    </w:tbl>
    <w:p w:rsidR="00C50638" w:rsidRDefault="00C50638" w:rsidP="00672C16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672C16" w:rsidRDefault="00672C16" w:rsidP="00672C16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672C16" w:rsidRDefault="00672C16" w:rsidP="00672C16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672C16" w:rsidRPr="00932AC9" w:rsidRDefault="00672C16" w:rsidP="00672C16">
      <w:pPr>
        <w:pStyle w:val="FootnoteText"/>
        <w:jc w:val="thaiDistribute"/>
        <w:rPr>
          <w:rFonts w:ascii="TH SarabunPSK" w:hAnsi="TH SarabunPSK" w:cs="TH SarabunPSK" w:hint="cs"/>
          <w:b/>
          <w:bCs/>
          <w:color w:val="000000"/>
          <w:sz w:val="30"/>
          <w:szCs w:val="30"/>
        </w:rPr>
      </w:pPr>
      <w:bookmarkStart w:id="0" w:name="_GoBack"/>
      <w:bookmarkEnd w:id="0"/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672C16" w:rsidTr="00465674">
        <w:trPr>
          <w:trHeight w:val="418"/>
        </w:trPr>
        <w:tc>
          <w:tcPr>
            <w:tcW w:w="3710" w:type="dxa"/>
            <w:vAlign w:val="center"/>
          </w:tcPr>
          <w:p w:rsidR="00376665" w:rsidRPr="00672C16" w:rsidRDefault="00672C16" w:rsidP="00672C16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672C1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ระดับความสำเร็จของการดำเนินการแต่งตั้งกรรมการสภาสถาบันอุดมศึกษาเอกชน</w:t>
            </w:r>
          </w:p>
        </w:tc>
        <w:tc>
          <w:tcPr>
            <w:tcW w:w="1330" w:type="dxa"/>
          </w:tcPr>
          <w:p w:rsidR="00376665" w:rsidRPr="00672C16" w:rsidRDefault="00672C16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72C1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672C16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672C16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672C16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C27" w:rsidRDefault="007D2C27" w:rsidP="007C7324">
      <w:r>
        <w:separator/>
      </w:r>
    </w:p>
  </w:endnote>
  <w:endnote w:type="continuationSeparator" w:id="0">
    <w:p w:rsidR="007D2C27" w:rsidRDefault="007D2C27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C27" w:rsidRDefault="007D2C27" w:rsidP="007C7324">
      <w:r>
        <w:separator/>
      </w:r>
    </w:p>
  </w:footnote>
  <w:footnote w:type="continuationSeparator" w:id="0">
    <w:p w:rsidR="007D2C27" w:rsidRDefault="007D2C27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0195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0195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72C16"/>
    <w:rsid w:val="006910BD"/>
    <w:rsid w:val="006A1F9F"/>
    <w:rsid w:val="006A4C41"/>
    <w:rsid w:val="007105A3"/>
    <w:rsid w:val="00776949"/>
    <w:rsid w:val="007A12A4"/>
    <w:rsid w:val="007C7324"/>
    <w:rsid w:val="007D2C27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0195B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8F7AF5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876EF-CBE7-424D-B7B1-6BF590560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5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5</cp:revision>
  <cp:lastPrinted>2013-03-01T03:26:00Z</cp:lastPrinted>
  <dcterms:created xsi:type="dcterms:W3CDTF">2018-12-28T06:06:00Z</dcterms:created>
  <dcterms:modified xsi:type="dcterms:W3CDTF">2018-12-28T07:36:00Z</dcterms:modified>
</cp:coreProperties>
</file>